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081" w:rsidRPr="00513FE6" w:rsidRDefault="001F7081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7081" w:rsidRPr="00513FE6" w:rsidRDefault="001F708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1F7081" w:rsidRPr="00513FE6" w:rsidRDefault="001F7081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1F7081" w:rsidRPr="00513FE6" w:rsidRDefault="001F708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1F7081" w:rsidRDefault="001F7081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1F7081" w:rsidRPr="00E40E79" w:rsidRDefault="001F7081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1F7081" w:rsidRPr="00513FE6" w:rsidRDefault="001F7081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2942</w:t>
      </w:r>
    </w:p>
    <w:p w:rsidR="001F7081" w:rsidRPr="003C0768" w:rsidRDefault="001F7081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1F7081" w:rsidRPr="00E40E79" w:rsidRDefault="001F7081" w:rsidP="00B05BA8">
      <w:pPr>
        <w:rPr>
          <w:rFonts w:ascii="Century" w:hAnsi="Century"/>
          <w:sz w:val="18"/>
          <w:szCs w:val="26"/>
          <w:lang w:val="uk-UA"/>
        </w:rPr>
      </w:pPr>
    </w:p>
    <w:p w:rsidR="001F7081" w:rsidRPr="003C0768" w:rsidRDefault="001F708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Шелькевич Ігорю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1F7081" w:rsidRPr="00E40E79" w:rsidRDefault="001F7081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1F7081" w:rsidRPr="003C0768" w:rsidRDefault="001F7081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Шелькевич Ігорю Михайловичу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1F7081" w:rsidRPr="003C0768" w:rsidRDefault="001F7081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1F7081" w:rsidRDefault="001F7081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Шелькевич Ігорю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0,3000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27,7683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4620983900:32:000:0003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1F7081" w:rsidRPr="007C76DF" w:rsidRDefault="001F708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Шелькевич Ігорю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0,3000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1F7081" w:rsidRPr="003C0768" w:rsidRDefault="001F708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1F7081" w:rsidRPr="003C0768" w:rsidRDefault="001F708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1F7081" w:rsidRDefault="001F7081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1F7081" w:rsidRPr="003C0768" w:rsidRDefault="001F7081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1F7081" w:rsidRDefault="001F7081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1F7081" w:rsidSect="001F7081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1F7081" w:rsidRPr="003C0768" w:rsidRDefault="001F708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1F7081" w:rsidRPr="003C0768" w:rsidSect="001F7081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1F7081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8BD32851-E2E8-4FC4-B8BD-DCA3CE96E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322</Words>
  <Characters>2297</Characters>
  <Application>Microsoft Office Word</Application>
  <DocSecurity>0</DocSecurity>
  <Lines>51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